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B16" w:rsidRDefault="00243B16" w:rsidP="00243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AMMORI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(fl.1419)</w:t>
      </w:r>
    </w:p>
    <w:p w:rsidR="00243B16" w:rsidRDefault="00243B16" w:rsidP="00243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Horncastle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243B16" w:rsidRDefault="00243B16" w:rsidP="00243B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B16" w:rsidRDefault="00243B16" w:rsidP="00243B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B16" w:rsidRDefault="00243B16" w:rsidP="00243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Horncastle into</w:t>
      </w:r>
    </w:p>
    <w:p w:rsidR="00243B16" w:rsidRDefault="00243B16" w:rsidP="00243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Maud Cromwell(q.v.).</w:t>
      </w:r>
    </w:p>
    <w:p w:rsidR="00243B16" w:rsidRDefault="00243B16" w:rsidP="00243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21-338)</w:t>
      </w:r>
    </w:p>
    <w:p w:rsidR="00243B16" w:rsidRDefault="00243B16" w:rsidP="00243B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B16" w:rsidRDefault="00243B16" w:rsidP="00243B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B16" w:rsidRPr="00107C5C" w:rsidRDefault="00243B16" w:rsidP="00243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2016</w:t>
      </w:r>
    </w:p>
    <w:p w:rsidR="006B2F86" w:rsidRPr="00243B16" w:rsidRDefault="00243B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43B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B16" w:rsidRDefault="00243B16" w:rsidP="00E71FC3">
      <w:pPr>
        <w:spacing w:after="0" w:line="240" w:lineRule="auto"/>
      </w:pPr>
      <w:r>
        <w:separator/>
      </w:r>
    </w:p>
  </w:endnote>
  <w:endnote w:type="continuationSeparator" w:id="0">
    <w:p w:rsidR="00243B16" w:rsidRDefault="00243B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B16" w:rsidRDefault="00243B16" w:rsidP="00E71FC3">
      <w:pPr>
        <w:spacing w:after="0" w:line="240" w:lineRule="auto"/>
      </w:pPr>
      <w:r>
        <w:separator/>
      </w:r>
    </w:p>
  </w:footnote>
  <w:footnote w:type="continuationSeparator" w:id="0">
    <w:p w:rsidR="00243B16" w:rsidRDefault="00243B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B16"/>
    <w:rsid w:val="00243B1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3FBDF"/>
  <w15:chartTrackingRefBased/>
  <w15:docId w15:val="{FCF5370C-5CC2-4958-B62D-9F569203F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2016-04-01T20:39:00Z</dcterms:created>
  <dcterms:modified xsi:type="dcterms:W3CDTF">2016-04-01T20:42:00Z</dcterms:modified>
</cp:coreProperties>
</file>